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52d0b62" w14:textId="52d0b62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6F5676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A3255C">
        <w:t>2. lipnja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BB2997">
        <w:t xml:space="preserve"> </w:t>
      </w:r>
      <w:r w:rsidRPr="006F5676" w:rsidR="006F5676">
        <w:t>CALISTA j.d.o.o. za trgovinu i usluge, Šibenik, Kralja Zvonimira 3, OIB: 26876164232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983A0D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6F5676">
        <w:t>9,0</w:t>
      </w:r>
      <w:r w:rsidR="001526E3">
        <w:t>0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="00632F3B" w:rsidP="00632F3B" w:rsidRDefault="00416550">
      <w:pPr>
        <w:jc w:val="both"/>
      </w:pPr>
      <w:r w:rsidRPr="00A75398">
        <w:t>-</w:t>
      </w:r>
      <w:r w:rsidRPr="00A75398">
        <w:tab/>
      </w:r>
      <w:r w:rsidRPr="00632F3B" w:rsidR="00632F3B">
        <w:t xml:space="preserve">za </w:t>
      </w:r>
      <w:proofErr w:type="spellStart"/>
      <w:r w:rsidR="0016799A">
        <w:t>zz</w:t>
      </w:r>
      <w:proofErr w:type="spellEnd"/>
      <w:r w:rsidR="0016799A">
        <w:t xml:space="preserve"> </w:t>
      </w:r>
      <w:r w:rsidRPr="00632F3B" w:rsidR="00632F3B">
        <w:t xml:space="preserve">dužnika: </w:t>
      </w:r>
      <w:r w:rsidR="00335DD7">
        <w:t>nitko, uredno pozvana</w:t>
      </w:r>
    </w:p>
    <w:p w:rsidR="0016799A" w:rsidP="00632F3B" w:rsidRDefault="0016799A">
      <w:pPr>
        <w:jc w:val="both"/>
      </w:pPr>
    </w:p>
    <w:p w:rsidR="0016799A" w:rsidP="0016799A" w:rsidRDefault="0016799A">
      <w:pPr>
        <w:jc w:val="both"/>
      </w:pPr>
      <w:r>
        <w:t>Obzirom da nema uvjeta za održavanje današnjeg ročišta</w:t>
      </w:r>
    </w:p>
    <w:p w:rsidR="0016799A" w:rsidP="0016799A" w:rsidRDefault="0016799A">
      <w:pPr>
        <w:jc w:val="both"/>
      </w:pPr>
    </w:p>
    <w:p w:rsidR="0016799A" w:rsidP="0016799A" w:rsidRDefault="0016799A">
      <w:pPr>
        <w:jc w:val="both"/>
      </w:pPr>
      <w:r>
        <w:t xml:space="preserve">Sud donosi </w:t>
      </w:r>
    </w:p>
    <w:p w:rsidR="0016799A" w:rsidP="0016799A" w:rsidRDefault="0016799A">
      <w:pPr>
        <w:jc w:val="both"/>
      </w:pPr>
    </w:p>
    <w:p w:rsidR="0016799A" w:rsidP="0016799A" w:rsidRDefault="0016799A">
      <w:pPr>
        <w:jc w:val="center"/>
      </w:pPr>
      <w:r>
        <w:t xml:space="preserve">r j e š e nj e </w:t>
      </w:r>
    </w:p>
    <w:p w:rsidR="0016799A" w:rsidP="0016799A" w:rsidRDefault="0016799A">
      <w:pPr>
        <w:jc w:val="center"/>
      </w:pPr>
    </w:p>
    <w:p w:rsidR="0016799A" w:rsidP="0016799A" w:rsidRDefault="0016799A">
      <w:pPr>
        <w:jc w:val="both"/>
      </w:pPr>
      <w:r>
        <w:t xml:space="preserve">Današnje ročište se odgađa, slijedeće se određuje za </w:t>
      </w:r>
      <w:r w:rsidR="00335DD7">
        <w:t>9. srpnja</w:t>
      </w:r>
      <w:r>
        <w:t xml:space="preserve"> 2020. u </w:t>
      </w:r>
      <w:r w:rsidR="00335DD7">
        <w:t>10,</w:t>
      </w:r>
      <w:proofErr w:type="spellStart"/>
      <w:r w:rsidR="00335DD7">
        <w:t>10</w:t>
      </w:r>
      <w:proofErr w:type="spellEnd"/>
      <w:r>
        <w:t xml:space="preserve"> sati, sudnica </w:t>
      </w:r>
      <w:r w:rsidR="00335DD7">
        <w:t>14</w:t>
      </w:r>
      <w:r>
        <w:t xml:space="preserve">/I na koje ročište će se </w:t>
      </w:r>
      <w:proofErr w:type="spellStart"/>
      <w:r>
        <w:t>zz</w:t>
      </w:r>
      <w:proofErr w:type="spellEnd"/>
      <w:r>
        <w:t xml:space="preserve"> dužnika pozvati dostavom ovog zapisnika, a koji će se zapisnik objaviti i na e-Oglasna ploča sudova.</w:t>
      </w:r>
    </w:p>
    <w:p w:rsidR="0016799A" w:rsidP="0016799A" w:rsidRDefault="0016799A">
      <w:pPr>
        <w:jc w:val="both"/>
      </w:pPr>
    </w:p>
    <w:p w:rsidRPr="00A75398" w:rsidR="0016799A" w:rsidP="0016799A" w:rsidRDefault="0016799A">
      <w:pPr>
        <w:jc w:val="center"/>
      </w:pPr>
      <w:r w:rsidRPr="00A75398">
        <w:t xml:space="preserve">Dovršeno u </w:t>
      </w:r>
      <w:r>
        <w:t>9,05</w:t>
      </w:r>
      <w:r w:rsidRPr="00A75398">
        <w:t xml:space="preserve"> sati.</w:t>
      </w:r>
    </w:p>
    <w:p w:rsidRPr="00A75398" w:rsidR="0016799A" w:rsidP="0016799A" w:rsidRDefault="0016799A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16799A" w:rsidP="0016799A" w:rsidRDefault="0016799A">
      <w:pPr>
        <w:jc w:val="both"/>
      </w:pPr>
    </w:p>
    <w:p w:rsidRPr="00A75398" w:rsidR="0016799A" w:rsidP="0016799A" w:rsidRDefault="0016799A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16799A" w:rsidP="0016799A" w:rsidRDefault="0016799A">
      <w:pPr>
        <w:jc w:val="both"/>
      </w:pPr>
    </w:p>
    <w:p w:rsidRPr="00A75398" w:rsidR="0016799A" w:rsidP="0016799A" w:rsidRDefault="0016799A">
      <w:pPr>
        <w:jc w:val="both"/>
      </w:pPr>
    </w:p>
    <w:p w:rsidRPr="00A75398" w:rsidR="0016799A" w:rsidP="0016799A" w:rsidRDefault="0016799A">
      <w:pPr>
        <w:ind w:left="2832" w:firstLine="708"/>
      </w:pPr>
    </w:p>
    <w:p w:rsidR="0016799A" w:rsidP="0016799A" w:rsidRDefault="0016799A">
      <w:pPr>
        <w:ind w:left="2832" w:firstLine="708"/>
        <w:jc w:val="both"/>
      </w:pPr>
      <w:r w:rsidRPr="00A75398">
        <w:t>Zapisničar</w:t>
      </w:r>
      <w:r w:rsidRPr="00A75398">
        <w:tab/>
        <w:t xml:space="preserve">                    </w:t>
      </w:r>
    </w:p>
    <w:p w:rsidR="0016799A" w:rsidP="0016799A" w:rsidRDefault="0016799A">
      <w:pPr>
        <w:jc w:val="both"/>
      </w:pPr>
    </w:p>
    <w:p w:rsidR="0016799A" w:rsidP="0016799A" w:rsidRDefault="0016799A">
      <w:pPr>
        <w:jc w:val="both"/>
      </w:pPr>
    </w:p>
    <w:p w:rsidR="00335DD7" w:rsidP="0016799A" w:rsidRDefault="00335DD7">
      <w:pPr>
        <w:jc w:val="both"/>
      </w:pPr>
    </w:p>
    <w:p w:rsidR="0016799A" w:rsidP="0016799A" w:rsidRDefault="0016799A">
      <w:pPr>
        <w:jc w:val="both"/>
      </w:pPr>
    </w:p>
    <w:p w:rsidR="0016799A" w:rsidP="0016799A" w:rsidRDefault="0016799A">
      <w:pPr>
        <w:jc w:val="both"/>
      </w:pPr>
    </w:p>
    <w:p w:rsidR="0016799A" w:rsidP="0016799A" w:rsidRDefault="0016799A">
      <w:pPr>
        <w:jc w:val="both"/>
      </w:pPr>
    </w:p>
    <w:p w:rsidR="0016799A" w:rsidP="0016799A" w:rsidRDefault="0016799A">
      <w:pPr>
        <w:jc w:val="both"/>
      </w:pPr>
    </w:p>
    <w:p w:rsidR="0016799A" w:rsidP="00632F3B" w:rsidRDefault="0016799A">
      <w:pPr>
        <w:jc w:val="both"/>
      </w:pPr>
    </w:p>
    <w:p w:rsidR="0016799A" w:rsidP="00632F3B" w:rsidRDefault="0016799A">
      <w:pPr>
        <w:jc w:val="both"/>
      </w:pPr>
    </w:p>
    <w:p w:rsidR="0016799A" w:rsidP="00632F3B" w:rsidRDefault="0016799A">
      <w:pPr>
        <w:jc w:val="both"/>
      </w:pPr>
    </w:p>
    <w:p w:rsidR="0016799A" w:rsidP="00632F3B" w:rsidRDefault="0016799A">
      <w:pPr>
        <w:jc w:val="both"/>
      </w:pPr>
    </w:p>
    <w:p w:rsidR="0016799A" w:rsidP="00632F3B" w:rsidRDefault="0016799A">
      <w:pPr>
        <w:jc w:val="both"/>
      </w:pPr>
    </w:p>
    <w:p w:rsidR="0016799A" w:rsidP="00632F3B" w:rsidRDefault="0016799A">
      <w:pPr>
        <w:jc w:val="both"/>
      </w:pPr>
    </w:p>
    <w:p w:rsidR="0016799A" w:rsidP="00632F3B" w:rsidRDefault="0016799A">
      <w:pPr>
        <w:jc w:val="both"/>
      </w:pPr>
    </w:p>
    <w:p w:rsidRPr="00A75398" w:rsidR="003F2D68" w:rsidP="00E2115C" w:rsidRDefault="00D221FA">
      <w:r w:rsidRPr="00A75398">
        <w:t xml:space="preserve"> </w:t>
      </w:r>
    </w:p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15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9F4B7D">
      <w:t>119</w:t>
    </w:r>
    <w:r w:rsidR="002A0011">
      <w:t>/</w:t>
    </w:r>
    <w:r w:rsidR="002F44FD">
      <w:t>2020-</w:t>
    </w:r>
    <w:r w:rsidR="00A602E5">
      <w:t>8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9F4B7D">
      <w:t>119</w:t>
    </w:r>
    <w:r w:rsidR="006E65D1">
      <w:t>/2020-</w:t>
    </w:r>
    <w:r w:rsidR="00A602E5"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25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6799A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35DD7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80C75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6F5676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4B7D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0896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38E3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115C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5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E211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115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115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115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115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1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2. lipnja 2020.</izvorni_sadrzaj>
    <derivirana_varijabla naziv="DomainObject.StvarniPocetakDatum_1">2. lipnja 2020.</derivirana_varijabla>
  </DomainObject.StvarniPocetakDatum>
  <DomainObject.StvarniZavrsetakDatum>
    <izvorni_sadrzaj>2. lipnja 2020.</izvorni_sadrzaj>
    <derivirana_varijabla naziv="DomainObject.StvarniZavrsetakDatum_1">2. lipnja 2020.</derivirana_varijabla>
  </DomainObject.StvarniZavrsetakDatum>
  <DomainObject.PlaniraniZavrsetakDatum>
    <izvorni_sadrzaj>2. lipnja 2020.</izvorni_sadrzaj>
    <derivirana_varijabla naziv="DomainObject.PlaniraniZavrsetakDatum_1">2. lipnja 2020.</derivirana_varijabla>
  </DomainObject.PlaniraniZavrsetakDatum>
  <DomainObject.PlaniraniPocetakDatum>
    <izvorni_sadrzaj>2. lipnja 2020.</izvorni_sadrzaj>
    <derivirana_varijabla naziv="DomainObject.PlaniraniPocetakDatum_1">2. lipnja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2. lipnja 2020.</izvorni_sadrzaj>
    <derivirana_varijabla naziv="DomainObject.Zapisnik.DatumKreiranja_1">2.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St-119/2020-6</izvorni_sadrzaj>
    <derivirana_varijabla naziv="DomainObject.Zapisnik.Oznaka_1">St-119/2020-6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ožujka 2020.</izvorni_sadrzaj>
    <derivirana_varijabla naziv="DomainObject.Predmet.DatumIzradeOptuznogAkta_1">17. ožujka 2020.</derivirana_varijabla>
  </DomainObject.Predmet.DatumIzradeOptuznogAkta>
  <DomainObject.Predmet.DatumIzradeOptuznogAktaFormated>
    <izvorni_sadrzaj>17.3.2020.</izvorni_sadrzaj>
    <derivirana_varijabla naziv="DomainObject.Predmet.DatumIzradeOptuznogAktaFormated_1">17.3.2020.</derivirana_varijabla>
  </DomainObject.Predmet.DatumIzradeOptuznogAktaFormated>
  <DomainObject.Predmet.DatumOsnivanja>
    <izvorni_sadrzaj>19. ožujka 2020.</izvorni_sadrzaj>
    <derivirana_varijabla naziv="DomainObject.Predmet.DatumOsnivanja_1">19.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ožujka 2020.</izvorni_sadrzaj>
    <derivirana_varijabla naziv="DomainObject.Predmet.DatumPrimitkaOptuznogAkta_1">17.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St-119/2020</izvorni_sadrzaj>
    <derivirana_varijabla naziv="DomainObject.Predmet.OznakaBroj_1">St-119/2020</derivirana_varijabla>
  </DomainObject.Predmet.OznakaBroj>
  <DomainObject.Predmet.OznakaBrojOptuznogAkta>
    <izvorni_sadrzaj>04-06-20-1474</izvorni_sadrzaj>
    <derivirana_varijabla naziv="DomainObject.Predmet.OznakaBrojOptuznogAkta_1">04-06-20-1474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CALISTA j.d.o.o. za trgovinu i usluge zastupanog po punomoćniku Zrinka Samaržija</izvorni_sadrzaj>
    <derivirana_varijabla naziv="DomainObject.Predmet.ProtustrankaFormated_1">  CALISTA j.d.o.o. za trgovinu i usluge zastupanog po punomoćniku Zrinka Samaržija</derivirana_varijabla>
  </DomainObject.Predmet.ProtustrankaFormated>
  <DomainObject.Predmet.ProtustrankaFormatedOIB>
    <izvorni_sadrzaj>  CALISTA j.d.o.o. za trgovinu i usluge, OIB 26876164232 zastupanog po punomoćniku Zrinka Samaržija</izvorni_sadrzaj>
    <derivirana_varijabla naziv="DomainObject.Predmet.ProtustrankaFormatedOIB_1">  CALISTA j.d.o.o. za trgovinu i usluge, OIB 26876164232 zastupanog po punomoćniku Zrinka Samaržija</derivirana_varijabla>
  </DomainObject.Predmet.ProtustrankaFormatedOIB>
  <DomainObject.Predmet.ProtustrankaFormatedWithAdress>
    <izvorni_sadrzaj> CALISTA j.d.o.o. za trgovinu i usluge, Kralja Zvonimira 3, 22000 Šibenik zastupanog po punomoćniku Zrinka Samaržija</izvorni_sadrzaj>
    <derivirana_varijabla naziv="DomainObject.Predmet.ProtustrankaFormatedWithAdress_1"> CALISTA j.d.o.o. za trgovinu i usluge, Kralja Zvonimira 3, 22000 Šibenik zastupanog po punomoćniku Zrinka Samaržija</derivirana_varijabla>
  </DomainObject.Predmet.ProtustrankaFormatedWithAdress>
  <DomainObject.Predmet.ProtustrankaFormatedWithAdressOIB>
    <izvorni_sadrzaj> CALISTA j.d.o.o. za trgovinu i usluge, OIB 26876164232, Kralja Zvonimira 3, 22000 Šibenik zastupanog po punomoćniku Zrinka Samaržija</izvorni_sadrzaj>
    <derivirana_varijabla naziv="DomainObject.Predmet.ProtustrankaFormatedWithAdressOIB_1"> CALISTA j.d.o.o. za trgovinu i usluge, OIB 26876164232, Kralja Zvonimira 3, 22000 Šibenik zastupanog po punomoćniku Zrinka Samaržija</derivirana_varijabla>
  </DomainObject.Predmet.ProtustrankaFormatedWithAdressOIB>
  <DomainObject.Predmet.ProtustrankaWithAdress>
    <izvorni_sadrzaj>CALISTA j.d.o.o. za trgovinu i usluge Kralja Zvonimira 3, 22000 Šibenik</izvorni_sadrzaj>
    <derivirana_varijabla naziv="DomainObject.Predmet.ProtustrankaWithAdress_1">CALISTA j.d.o.o. za trgovinu i usluge Kralja Zvonimira 3, 22000 Šibenik</derivirana_varijabla>
  </DomainObject.Predmet.ProtustrankaWithAdress>
  <DomainObject.Predmet.ProtustrankaWithAdressOIB>
    <izvorni_sadrzaj>CALISTA j.d.o.o. za trgovinu i usluge, OIB 26876164232, Kralja Zvonimira 3, 22000 Šibenik</izvorni_sadrzaj>
    <derivirana_varijabla naziv="DomainObject.Predmet.ProtustrankaWithAdressOIB_1">CALISTA j.d.o.o. za trgovinu i usluge, OIB 26876164232, Kralja Zvonimira 3, 22000 Šibenik</derivirana_varijabla>
  </DomainObject.Predmet.ProtustrankaWithAdressOIB>
  <DomainObject.Predmet.ProtustrankaNazivFormated>
    <izvorni_sadrzaj>CALISTA j.d.o.o. za trgovinu i usluge</izvorni_sadrzaj>
    <derivirana_varijabla naziv="DomainObject.Predmet.ProtustrankaNazivFormated_1">CALISTA j.d.o.o. za trgovinu i usluge</derivirana_varijabla>
  </DomainObject.Predmet.ProtustrankaNazivFormated>
  <DomainObject.Predmet.ProtustrankaNazivFormatedOIB>
    <izvorni_sadrzaj>CALISTA j.d.o.o. za trgovinu i usluge, OIB 26876164232</izvorni_sadrzaj>
    <derivirana_varijabla naziv="DomainObject.Predmet.ProtustrankaNazivFormatedOIB_1">CALISTA j.d.o.o. za trgovinu i usluge, OIB 26876164232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CALISTA j.d.o.o. za trgovinu i usluge zastupanog po punomoćniku Zrinka Samaržija</item>
    </izvorni_sadrzaj>
    <derivirana_varijabla naziv="DomainObject.Predmet.ProtuStrankaListFormated_1">
      <item>CALISTA j.d.o.o. za trgovinu i usluge zastupanog po punomoćniku Zrinka Samaržija</item>
    </derivirana_varijabla>
  </DomainObject.Predmet.ProtuStrankaListFormated>
  <DomainObject.Predmet.ProtuStrankaListFormatedOIB>
    <izvorni_sadrzaj>
      <item>CALISTA j.d.o.o. za trgovinu i usluge, OIB 26876164232 zastupanog po punomoćniku Zrinka Samaržija</item>
    </izvorni_sadrzaj>
    <derivirana_varijabla naziv="DomainObject.Predmet.ProtuStrankaListFormatedOIB_1">
      <item>CALISTA j.d.o.o. za trgovinu i usluge, OIB 26876164232 zastupanog po punomoćniku Zrinka Samaržija</item>
    </derivirana_varijabla>
  </DomainObject.Predmet.ProtuStrankaListFormatedOIB>
  <DomainObject.Predmet.ProtuStrankaListFormatedWithAdress>
    <izvorni_sadrzaj>
      <item>CALISTA j.d.o.o. za trgovinu i usluge, Kralja Zvonimira 3, 22000 Šibenik zastupanog po punomoćniku Zrinka Samaržija</item>
    </izvorni_sadrzaj>
    <derivirana_varijabla naziv="DomainObject.Predmet.ProtuStrankaListFormatedWithAdress_1">
      <item>CALISTA j.d.o.o. za trgovinu i usluge, Kralja Zvonimira 3, 22000 Šibenik zastupanog po punomoćniku Zrinka Samaržija</item>
    </derivirana_varijabla>
  </DomainObject.Predmet.ProtuStrankaListFormatedWithAdress>
  <DomainObject.Predmet.ProtuStrankaListFormatedWithAdressOIB>
    <izvorni_sadrzaj>
      <item>CALISTA j.d.o.o. za trgovinu i usluge, OIB 26876164232, Kralja Zvonimira 3, 22000 Šibenik zastupanog po punomoćniku Zrinka Samaržija</item>
    </izvorni_sadrzaj>
    <derivirana_varijabla naziv="DomainObject.Predmet.ProtuStrankaListFormatedWithAdressOIB_1">
      <item>CALISTA j.d.o.o. za trgovinu i usluge, OIB 26876164232, Kralja Zvonimira 3, 22000 Šibenik zastupanog po punomoćniku Zrinka Samaržija</item>
    </derivirana_varijabla>
  </DomainObject.Predmet.ProtuStrankaListFormatedWithAdressOIB>
  <DomainObject.Predmet.ProtuStrankaListNazivFormated>
    <izvorni_sadrzaj>
      <item>CALISTA j.d.o.o. za trgovinu i usluge</item>
    </izvorni_sadrzaj>
    <derivirana_varijabla naziv="DomainObject.Predmet.ProtuStrankaListNazivFormated_1">
      <item>CALISTA j.d.o.o. za trgovinu i usluge</item>
    </derivirana_varijabla>
  </DomainObject.Predmet.ProtuStrankaListNazivFormated>
  <DomainObject.Predmet.ProtuStrankaListNazivFormatedOIB>
    <izvorni_sadrzaj>
      <item>CALISTA j.d.o.o. za trgovinu i usluge, OIB 26876164232</item>
    </izvorni_sadrzaj>
    <derivirana_varijabla naziv="DomainObject.Predmet.ProtuStrankaListNazivFormatedOIB_1">
      <item>CALISTA j.d.o.o. za trgovinu i usluge, OIB 26876164232</item>
    </derivirana_varijabla>
  </DomainObject.Predmet.ProtuStrankaListNazivFormatedOIB>
  <DomainObject.Predmet.OstaliListFormated>
    <izvorni_sadrzaj>
      <item>Zrinka Samaržija punomoćnica sudionika u postupku CALISTA j.d.o.o. za trgovinu i usluge</item>
    </izvorni_sadrzaj>
    <derivirana_varijabla naziv="DomainObject.Predmet.OstaliListFormated_1">
      <item>Zrinka Samaržija punomoćnica sudionika u postupku CALISTA j.d.o.o. za trgovinu i usluge</item>
    </derivirana_varijabla>
  </DomainObject.Predmet.OstaliListFormated>
  <DomainObject.Predmet.OstaliListFormatedOIB>
    <izvorni_sadrzaj>
      <item>Zrinka Samaržija, OIB 80883497064 punomoćnica sudionika u postupku CALISTA j.d.o.o. za trgovinu i usluge</item>
    </izvorni_sadrzaj>
    <derivirana_varijabla naziv="DomainObject.Predmet.OstaliListFormatedOIB_1">
      <item>Zrinka Samaržija, OIB 80883497064 punomoćnica sudionika u postupku CALISTA j.d.o.o. za trgovinu i usluge</item>
    </derivirana_varijabla>
  </DomainObject.Predmet.OstaliListFormatedOIB>
  <DomainObject.Predmet.OstaliListFormatedWithAdress>
    <izvorni_sadrzaj>
      <item>Zrinka Samaržija, Kralja Zvonimira 3, 22000 Šibenik punomoćnica sudionika u postupku CALISTA j.d.o.o. za trgovinu i usluge</item>
    </izvorni_sadrzaj>
    <derivirana_varijabla naziv="DomainObject.Predmet.OstaliListFormatedWithAdress_1">
      <item>Zrinka Samaržija, Kralja Zvonimira 3, 22000 Šibenik punomoćnica sudionika u postupku CALISTA j.d.o.o. za trgovinu i usluge</item>
    </derivirana_varijabla>
  </DomainObject.Predmet.OstaliListFormatedWithAdress>
  <DomainObject.Predmet.OstaliListFormatedWithAdressOIB>
    <izvorni_sadrzaj>
      <item>Zrinka Samaržija, OIB 80883497064, Kralja Zvonimira 3, 22000 Šibenik punomoćnica sudionika u postupku CALISTA j.d.o.o. za trgovinu i usluge</item>
    </izvorni_sadrzaj>
    <derivirana_varijabla naziv="DomainObject.Predmet.OstaliListFormatedWithAdressOIB_1">
      <item>Zrinka Samaržija, OIB 80883497064, Kralja Zvonimira 3, 22000 Šibenik punomoćnica sudionika u postupku CALISTA j.d.o.o. za trgovinu i usluge</item>
    </derivirana_varijabla>
  </DomainObject.Predmet.OstaliListFormatedWithAdressOIB>
  <DomainObject.Predmet.OstaliListNazivFormated>
    <izvorni_sadrzaj>
      <item>Zrinka Samaržija</item>
    </izvorni_sadrzaj>
    <derivirana_varijabla naziv="DomainObject.Predmet.OstaliListNazivFormated_1">
      <item>Zrinka Samaržija</item>
    </derivirana_varijabla>
  </DomainObject.Predmet.OstaliListNazivFormated>
  <DomainObject.Predmet.OstaliListNazivFormatedOIB>
    <izvorni_sadrzaj>
      <item>Zrinka Samaržija, OIB 80883497064</item>
    </izvorni_sadrzaj>
    <derivirana_varijabla naziv="DomainObject.Predmet.OstaliListNazivFormatedOIB_1">
      <item>Zrinka Samaržija, OIB 80883497064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2020.</izvorni_sadrzaj>
    <derivirana_varijabla naziv="DomainObject.Datum_1">2. lipnja 2020.</derivirana_varijabla>
  </DomainObject.Datum>
  <DomainObject.PoslovniBrojDokumenta>
    <izvorni_sadrzaj>St-119/2020-6</izvorni_sadrzaj>
    <derivirana_varijabla naziv="DomainObject.PoslovniBrojDokumenta_1">St-119/2020-6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CALISTA j.d.o.o. za trgovinu i usluge</izvorni_sadrzaj>
    <derivirana_varijabla naziv="DomainObject.Predmet.ProtustrankaIDrugi_1">CALISTA j.d.o.o.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CALISTA j.d.o.o. za trgovinu i usluge, OIB 26876164232, Kralja Zvonimira 3, 22000 Šibenik</izvorni_sadrzaj>
    <derivirana_varijabla naziv="DomainObject.Predmet.ProtustrankaIDrugiAdressOIB_1">CALISTA j.d.o.o. za trgovinu i usluge, OIB 26876164232, Kralja Zvonimira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CALISTA j.d.o.o. za trgovinu i usluge</item>
      <item>Financijska agencija</item>
      <item>Zrinka Samaržija</item>
    </izvorni_sadrzaj>
    <derivirana_varijabla naziv="DomainObject.Predmet.SudioniciListNaziv_1">
      <item>CALISTA j.d.o.o. za trgovinu i usluge</item>
      <item>Financijska agencija</item>
      <item>Zrinka Samaržija</item>
    </derivirana_varijabla>
  </DomainObject.Predmet.SudioniciListNaziv>
  <DomainObject.Predmet.SudioniciListAdressOIB>
    <izvorni_sadrzaj>
      <item>CALISTA j.d.o.o. za trgovinu i usluge, OIB 26876164232, Kralja Zvonimira 3,22000 Šibenik</item>
      <item>Financijska agencija, OIB 85821130368, PERIVOJ L.MARUNE 1,22000 Šibenik</item>
      <item>Zrinka Samaržija, OIB 80883497064, Kralja Zvonimira 3,22000 Šibenik</item>
    </izvorni_sadrzaj>
    <derivirana_varijabla naziv="DomainObject.Predmet.SudioniciListAdressOIB_1">
      <item>CALISTA j.d.o.o. za trgovinu i usluge, OIB 26876164232, Kralja Zvonimira 3,22000 Šibenik</item>
      <item>Financijska agencija, OIB 85821130368, PERIVOJ L.MARUNE 1,22000 Šibenik</item>
      <item>Zrinka Samaržija, OIB 80883497064, Kralja Zvonimira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26876164232</item>
      <item>, OIB 85821130368</item>
      <item>, OIB 80883497064</item>
    </izvorni_sadrzaj>
    <derivirana_varijabla naziv="DomainObject.Predmet.SudioniciListNazivOIB_1">
      <item>, OIB 26876164232</item>
      <item>, OIB 85821130368</item>
      <item>, OIB 80883497064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CBA4E-D3BE-4DA3-B4AB-58C49247083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143</properties:Words>
  <properties:Characters>721</properties:Characters>
  <properties:Lines>50</properties:Lines>
  <properties:Paragraphs>15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2020-06-01T11:14:00Z</dcterms:created>
  <dc:creator>Ardena Bajlo</dc:creator>
  <cp:lastModifiedBy>Kristina Njegovan</cp:lastModifiedBy>
  <cp:lastPrinted>2020-02-04T10:48:00Z</cp:lastPrinted>
  <dcterms:modified xmlns:xsi="http://www.w3.org/2001/XMLSchema-instance" xsi:type="dcterms:W3CDTF">2020-06-02T10:30:00Z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St-119/2020-6 / Zapisnik - Ročište radi izjašnjenja o prijedlogu za otvaranje steč.post (St-119-20_-_CALISTA_j.d.o.o._2.6.20.20)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